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t450039480"/>
      <w:bookmarkEnd w:id="0"/>
      <w:bookmarkStart w:id="1" w:name="_Hlt448930105"/>
      <w:bookmarkEnd w:id="1"/>
      <w:bookmarkStart w:id="2" w:name="_Hlt450051172"/>
      <w:bookmarkEnd w:id="2"/>
      <w:bookmarkStart w:id="3" w:name="_Hlt450066087"/>
      <w:bookmarkEnd w:id="3"/>
      <w:bookmarkStart w:id="4" w:name="_Hlt450066085"/>
      <w:bookmarkEnd w:id="4"/>
      <w:bookmarkStart w:id="5" w:name="_Hlt449016246"/>
      <w:bookmarkEnd w:id="5"/>
      <w:bookmarkStart w:id="6" w:name="OLE_LINK12"/>
      <w:bookmarkStart w:id="7" w:name="OLE_LINK9"/>
      <w:bookmarkStart w:id="8" w:name="OLE_LINK6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#102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RP-23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2928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Edinburgh, Scotland, December 11-15, 2023</w:t>
      </w:r>
      <w:bookmarkEnd w:id="6"/>
      <w:bookmarkEnd w:id="7"/>
      <w:bookmarkEnd w:id="8"/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bookmarkStart w:id="9" w:name="OLE_LINK1"/>
      <w:r>
        <w:rPr>
          <w:rFonts w:hint="eastAsia" w:ascii="Arial" w:hAnsi="Arial" w:cs="Arial"/>
          <w:b/>
          <w:bCs/>
          <w:lang w:eastAsia="ja-JP"/>
        </w:rPr>
        <w:t>Rel-18 4Rx for NR bands for FWA (Fixed Wireless Access) UEs (&lt;2.6GHz) and handheld UEs (1GHz to 2.6GHz)</w:t>
      </w:r>
      <w:bookmarkEnd w:id="9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9.4.5.7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10" w:name="_GoBack"/>
      <w:bookmarkEnd w:id="10"/>
      <w:r>
        <w:rPr>
          <w:rFonts w:hint="eastAsia" w:ascii="Arial" w:hAnsi="Arial" w:cs="Times New Roman"/>
          <w:sz w:val="24"/>
          <w:szCs w:val="24"/>
          <w:lang w:eastAsia="ja-JP"/>
        </w:rPr>
        <w:t>Rel-18 4Rx for NR bands for FWA (Fixed Wireless Access) UEs (&lt;2.6GHz) and handheld UEs (1GHz to 2.6GHz)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4Rx_NR_bands_R18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TW"/>
        </w:rPr>
        <w:t>981042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R18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Some band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from operators’ request are not completed in this WI.</w:t>
            </w:r>
          </w:p>
          <w:p>
            <w:pPr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 addition, due to the urgent demands from operators, the objective for this WID is proposed to be extended to include handheld UEs for sub-1 GHz FR1 bands supporting 4Rx operation.</w:t>
            </w:r>
          </w:p>
          <w:p>
            <w:pPr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rFonts w:hint="default"/>
                <w:bCs/>
                <w:lang w:val="en-US" w:eastAsia="zh-CN"/>
              </w:rPr>
            </w:pPr>
            <w:r>
              <w:rPr>
                <w:lang w:eastAsia="zh-CN"/>
              </w:rPr>
              <w:t>The uncompleted band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the new requested bands from operators </w:t>
            </w:r>
            <w:r>
              <w:rPr>
                <w:lang w:eastAsia="zh-CN"/>
              </w:rPr>
              <w:t>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provided in the </w:t>
            </w:r>
            <w:r>
              <w:rPr>
                <w:rFonts w:hint="eastAsia"/>
                <w:lang w:val="en-US" w:eastAsia="zh-CN"/>
              </w:rPr>
              <w:t xml:space="preserve">revised WID </w:t>
            </w:r>
            <w:r>
              <w:rPr>
                <w:lang w:eastAsia="zh-CN"/>
              </w:rPr>
              <w:t>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These 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 4Rx_NR_bands_R18 </w:t>
      </w:r>
      <w:r>
        <w:rPr>
          <w:rFonts w:ascii="Times New Roman" w:hAnsi="Times New Roman" w:cs="Times New Roman"/>
          <w:lang w:eastAsia="zh-CN"/>
        </w:rPr>
        <w:t>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7F53A9"/>
    <w:rsid w:val="02647AB9"/>
    <w:rsid w:val="04B113EE"/>
    <w:rsid w:val="04B34B43"/>
    <w:rsid w:val="058F102E"/>
    <w:rsid w:val="06D45191"/>
    <w:rsid w:val="09F531FF"/>
    <w:rsid w:val="0A921D73"/>
    <w:rsid w:val="0A960CA8"/>
    <w:rsid w:val="0C9E4593"/>
    <w:rsid w:val="0DF748F5"/>
    <w:rsid w:val="11FC4B10"/>
    <w:rsid w:val="12516798"/>
    <w:rsid w:val="13704C1B"/>
    <w:rsid w:val="155B3298"/>
    <w:rsid w:val="181C2A9C"/>
    <w:rsid w:val="18736D2E"/>
    <w:rsid w:val="188D4054"/>
    <w:rsid w:val="1C7373B6"/>
    <w:rsid w:val="1E2223FC"/>
    <w:rsid w:val="1EB26A30"/>
    <w:rsid w:val="1F084C78"/>
    <w:rsid w:val="1F4A3163"/>
    <w:rsid w:val="1FCF5BD9"/>
    <w:rsid w:val="213D4C18"/>
    <w:rsid w:val="21B63499"/>
    <w:rsid w:val="234D69DD"/>
    <w:rsid w:val="25CF4697"/>
    <w:rsid w:val="2635403B"/>
    <w:rsid w:val="26B11406"/>
    <w:rsid w:val="26E6519A"/>
    <w:rsid w:val="28D33A0A"/>
    <w:rsid w:val="2B6371BC"/>
    <w:rsid w:val="2C81472F"/>
    <w:rsid w:val="2D946557"/>
    <w:rsid w:val="2E2312BE"/>
    <w:rsid w:val="2E6C097B"/>
    <w:rsid w:val="2F0518B0"/>
    <w:rsid w:val="31D574D0"/>
    <w:rsid w:val="325D7063"/>
    <w:rsid w:val="332116F0"/>
    <w:rsid w:val="37E554AC"/>
    <w:rsid w:val="388F1DD7"/>
    <w:rsid w:val="39A43E9E"/>
    <w:rsid w:val="3AB939E6"/>
    <w:rsid w:val="3C8D28A3"/>
    <w:rsid w:val="3D9E24A4"/>
    <w:rsid w:val="3D9E5D28"/>
    <w:rsid w:val="3FC91B34"/>
    <w:rsid w:val="405A5E8D"/>
    <w:rsid w:val="407A1BBF"/>
    <w:rsid w:val="411450A2"/>
    <w:rsid w:val="41C37371"/>
    <w:rsid w:val="41F83508"/>
    <w:rsid w:val="420226D9"/>
    <w:rsid w:val="43006D78"/>
    <w:rsid w:val="457D1EA4"/>
    <w:rsid w:val="46AC5600"/>
    <w:rsid w:val="475B1F20"/>
    <w:rsid w:val="48A40CC7"/>
    <w:rsid w:val="49C376F0"/>
    <w:rsid w:val="4C613EDC"/>
    <w:rsid w:val="50F648E0"/>
    <w:rsid w:val="51E57DEC"/>
    <w:rsid w:val="523E5EFC"/>
    <w:rsid w:val="554B067D"/>
    <w:rsid w:val="5569567E"/>
    <w:rsid w:val="59EE5898"/>
    <w:rsid w:val="5A581238"/>
    <w:rsid w:val="5A605D26"/>
    <w:rsid w:val="5A802C08"/>
    <w:rsid w:val="5C980333"/>
    <w:rsid w:val="5E5E5C71"/>
    <w:rsid w:val="5FEA48E9"/>
    <w:rsid w:val="61665C37"/>
    <w:rsid w:val="63614D6F"/>
    <w:rsid w:val="648107EF"/>
    <w:rsid w:val="651200DE"/>
    <w:rsid w:val="6602326A"/>
    <w:rsid w:val="676E3926"/>
    <w:rsid w:val="68014F2E"/>
    <w:rsid w:val="680A5DCC"/>
    <w:rsid w:val="696C5805"/>
    <w:rsid w:val="6A3D1DCE"/>
    <w:rsid w:val="6AB65CD7"/>
    <w:rsid w:val="6BC55981"/>
    <w:rsid w:val="6BC85664"/>
    <w:rsid w:val="6C104080"/>
    <w:rsid w:val="6C770682"/>
    <w:rsid w:val="6ED616E4"/>
    <w:rsid w:val="6F395136"/>
    <w:rsid w:val="6FA81A3C"/>
    <w:rsid w:val="6FF15D8B"/>
    <w:rsid w:val="70707D6D"/>
    <w:rsid w:val="73584999"/>
    <w:rsid w:val="73643DE1"/>
    <w:rsid w:val="757302BE"/>
    <w:rsid w:val="783F3C54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0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</cp:lastModifiedBy>
  <cp:lastPrinted>2009-10-12T14:10:00Z</cp:lastPrinted>
  <dcterms:modified xsi:type="dcterms:W3CDTF">2023-12-04T08:15:18Z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